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D31" w:rsidRPr="000F3571" w:rsidRDefault="005958E4">
      <w:pPr>
        <w:rPr>
          <w:rFonts w:ascii="Sylfaen" w:hAnsi="Sylfaen"/>
          <w:b/>
          <w:lang w:val="ka-GE"/>
        </w:rPr>
      </w:pPr>
      <w:r w:rsidRPr="000F3571">
        <w:rPr>
          <w:rFonts w:ascii="Sylfaen" w:hAnsi="Sylfaen"/>
          <w:b/>
          <w:lang w:val="ka-GE"/>
        </w:rPr>
        <w:t>ავტოგასამართი სადგური „გარდაბანი“</w:t>
      </w:r>
    </w:p>
    <w:p w:rsidR="005958E4" w:rsidRDefault="005958E4">
      <w:pPr>
        <w:rPr>
          <w:rFonts w:ascii="Sylfaen" w:hAnsi="Sylfaen"/>
          <w:lang w:val="ka-GE"/>
        </w:rPr>
      </w:pPr>
      <w:r w:rsidRPr="005958E4">
        <w:rPr>
          <w:rFonts w:ascii="Sylfaen" w:hAnsi="Sylfaen"/>
          <w:noProof/>
        </w:rPr>
        <w:drawing>
          <wp:inline distT="0" distB="0" distL="0" distR="0">
            <wp:extent cx="2683758" cy="3577568"/>
            <wp:effectExtent l="0" t="0" r="2540" b="4445"/>
            <wp:docPr id="2" name="Picture 2" descr="\\wss02\Home$\rburdiladze\Desktop\IMG_20220506_12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20506_12464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144" cy="3588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8E4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698971" cy="3597848"/>
            <wp:effectExtent l="0" t="0" r="6350" b="3175"/>
            <wp:wrapSquare wrapText="bothSides"/>
            <wp:docPr id="1" name="Picture 1" descr="\\wss02\Home$\rburdiladze\Desktop\IMG_20220506_124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20506_1246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971" cy="359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  <w:r w:rsidRPr="005958E4">
        <w:rPr>
          <w:rFonts w:ascii="Sylfaen" w:hAnsi="Sylfaen"/>
          <w:noProof/>
        </w:rPr>
        <w:drawing>
          <wp:inline distT="0" distB="0" distL="0" distR="0">
            <wp:extent cx="1768084" cy="2356933"/>
            <wp:effectExtent l="0" t="0" r="3810" b="5715"/>
            <wp:docPr id="3" name="Picture 3" descr="\\wss02\Home$\rburdiladze\Desktop\IMG_20220506_124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20506_1247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911" cy="2368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8E4">
        <w:rPr>
          <w:rFonts w:ascii="Sylfaen" w:hAnsi="Sylfaen"/>
          <w:noProof/>
        </w:rPr>
        <w:drawing>
          <wp:inline distT="0" distB="0" distL="0" distR="0">
            <wp:extent cx="1761121" cy="2347652"/>
            <wp:effectExtent l="0" t="0" r="0" b="0"/>
            <wp:docPr id="4" name="Picture 4" descr="\\wss02\Home$\rburdiladze\Desktop\IMG_20220506_124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20506_1247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844" cy="236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8E4">
        <w:rPr>
          <w:rFonts w:ascii="Sylfaen" w:hAnsi="Sylfaen"/>
          <w:noProof/>
        </w:rPr>
        <w:drawing>
          <wp:inline distT="0" distB="0" distL="0" distR="0">
            <wp:extent cx="1789044" cy="2384875"/>
            <wp:effectExtent l="0" t="0" r="1905" b="0"/>
            <wp:docPr id="5" name="Picture 5" descr="\\wss02\Home$\rburdiladze\Desktop\გარდაბანი\IMG_20220506_124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გარდაბანი\IMG_20220506_1247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044" cy="2402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8E4" w:rsidRDefault="005958E4" w:rsidP="005958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1.სარტანსფორმატორო ქვესადგურის მდგომარეობა ტექნიკურად გამართულია.                                2. ტრანსფორმარორზე გასაკეთებელია ზედა საფარი</w:t>
      </w:r>
      <w:r w:rsidR="000F3571">
        <w:rPr>
          <w:rFonts w:ascii="Sylfaen" w:hAnsi="Sylfaen"/>
          <w:lang w:val="ka-GE"/>
        </w:rPr>
        <w:t>.                                                                         3.გასაკეთებელია წარწერები და გამოსაფენია გამაფრთხილებელი პლაკატები.</w:t>
      </w:r>
    </w:p>
    <w:p w:rsidR="005958E4" w:rsidRDefault="005958E4" w:rsidP="005958E4">
      <w:pPr>
        <w:rPr>
          <w:rFonts w:ascii="Sylfaen" w:hAnsi="Sylfaen"/>
          <w:lang w:val="ka-GE"/>
        </w:rPr>
      </w:pPr>
    </w:p>
    <w:p w:rsidR="00A81830" w:rsidRDefault="00A81830" w:rsidP="005958E4">
      <w:pPr>
        <w:rPr>
          <w:rFonts w:ascii="Sylfaen" w:hAnsi="Sylfaen"/>
          <w:lang w:val="ka-GE"/>
        </w:rPr>
      </w:pPr>
      <w:bookmarkStart w:id="0" w:name="_GoBack"/>
      <w:bookmarkEnd w:id="0"/>
    </w:p>
    <w:sectPr w:rsidR="00A818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E4"/>
    <w:rsid w:val="000F3571"/>
    <w:rsid w:val="00242D31"/>
    <w:rsid w:val="00334BA9"/>
    <w:rsid w:val="003D5039"/>
    <w:rsid w:val="005958E4"/>
    <w:rsid w:val="00A8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78D0-9988-4C8C-84FF-BC0C6A58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ED06E5FA</Template>
  <TotalTime>15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6</cp:revision>
  <dcterms:created xsi:type="dcterms:W3CDTF">2022-05-11T07:42:00Z</dcterms:created>
  <dcterms:modified xsi:type="dcterms:W3CDTF">2022-10-20T06:25:00Z</dcterms:modified>
</cp:coreProperties>
</file>